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B9" w:rsidRDefault="00BD3AB9" w:rsidP="009A6D2C">
      <w:pPr>
        <w:spacing w:after="120" w:line="240" w:lineRule="auto"/>
        <w:ind w:left="4956"/>
        <w:contextualSpacing/>
        <w:rPr>
          <w:rFonts w:ascii="Times New Roman" w:hAnsi="Times New Roman"/>
          <w:sz w:val="28"/>
          <w:szCs w:val="28"/>
        </w:rPr>
      </w:pPr>
      <w:r w:rsidRPr="0047162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BD3AB9" w:rsidRPr="00D46A27" w:rsidRDefault="00BD3AB9" w:rsidP="00D46A27">
      <w:pPr>
        <w:spacing w:after="0" w:line="240" w:lineRule="auto"/>
        <w:ind w:left="4956"/>
        <w:contextualSpacing/>
        <w:rPr>
          <w:rFonts w:ascii="Times New Roman" w:hAnsi="Times New Roman"/>
          <w:sz w:val="28"/>
          <w:szCs w:val="28"/>
        </w:rPr>
      </w:pPr>
      <w:r w:rsidRPr="0047162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47162C">
        <w:rPr>
          <w:rFonts w:ascii="Times New Roman" w:hAnsi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/>
          <w:sz w:val="28"/>
          <w:szCs w:val="28"/>
        </w:rPr>
        <w:t xml:space="preserve">услуги </w:t>
      </w:r>
      <w:r w:rsidRPr="00363295">
        <w:rPr>
          <w:rFonts w:ascii="Times New Roman" w:hAnsi="Times New Roman"/>
          <w:sz w:val="28"/>
          <w:szCs w:val="28"/>
        </w:rPr>
        <w:t xml:space="preserve">по выдаче </w:t>
      </w:r>
      <w:r w:rsidRPr="00990016">
        <w:rPr>
          <w:rStyle w:val="Strong"/>
          <w:rFonts w:ascii="Times New Roman" w:hAnsi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</w:p>
    <w:p w:rsidR="00BD3AB9" w:rsidRDefault="00BD3AB9" w:rsidP="00DA6C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D3AB9" w:rsidRDefault="00BD3AB9" w:rsidP="00DA6CD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D3AB9" w:rsidRDefault="00BD3AB9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BD3AB9" w:rsidRDefault="00BD3AB9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учета заявлений граждан </w:t>
      </w:r>
    </w:p>
    <w:p w:rsidR="00BD3AB9" w:rsidRDefault="00BD3AB9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701"/>
        <w:gridCol w:w="1559"/>
        <w:gridCol w:w="2126"/>
        <w:gridCol w:w="2323"/>
      </w:tblGrid>
      <w:tr w:rsidR="00BD3AB9" w:rsidRPr="00E31289" w:rsidTr="005C3A31">
        <w:trPr>
          <w:trHeight w:val="906"/>
        </w:trPr>
        <w:tc>
          <w:tcPr>
            <w:tcW w:w="2235" w:type="dxa"/>
            <w:vAlign w:val="center"/>
          </w:tcPr>
          <w:p w:rsidR="00BD3AB9" w:rsidRPr="00E31289" w:rsidRDefault="00BD3AB9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31289">
              <w:rPr>
                <w:rFonts w:ascii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vAlign w:val="center"/>
          </w:tcPr>
          <w:p w:rsidR="00BD3AB9" w:rsidRPr="00E31289" w:rsidRDefault="00BD3AB9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89"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vAlign w:val="center"/>
          </w:tcPr>
          <w:p w:rsidR="00BD3AB9" w:rsidRPr="00E31289" w:rsidRDefault="00BD3A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89"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vAlign w:val="center"/>
          </w:tcPr>
          <w:p w:rsidR="00BD3AB9" w:rsidRPr="00E31289" w:rsidRDefault="00BD3AB9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89"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vAlign w:val="center"/>
          </w:tcPr>
          <w:p w:rsidR="00BD3AB9" w:rsidRPr="00E31289" w:rsidRDefault="00BD3A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89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BD3AB9" w:rsidRPr="00E31289" w:rsidTr="005C3A31">
        <w:trPr>
          <w:trHeight w:val="95"/>
        </w:trPr>
        <w:tc>
          <w:tcPr>
            <w:tcW w:w="2235" w:type="dxa"/>
            <w:vAlign w:val="center"/>
          </w:tcPr>
          <w:p w:rsidR="00BD3AB9" w:rsidRPr="00E31289" w:rsidRDefault="00BD3AB9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E31289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D3AB9" w:rsidRPr="00E31289" w:rsidRDefault="00BD3AB9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E31289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3AB9" w:rsidRPr="00E31289" w:rsidRDefault="00BD3AB9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E31289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BD3AB9" w:rsidRPr="00E31289" w:rsidRDefault="00BD3AB9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E31289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vAlign w:val="center"/>
          </w:tcPr>
          <w:p w:rsidR="00BD3AB9" w:rsidRPr="00E31289" w:rsidRDefault="00BD3AB9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E31289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BD3AB9" w:rsidRPr="00E31289" w:rsidTr="005C3A31">
        <w:trPr>
          <w:trHeight w:val="615"/>
        </w:trPr>
        <w:tc>
          <w:tcPr>
            <w:tcW w:w="2235" w:type="dxa"/>
            <w:vAlign w:val="center"/>
          </w:tcPr>
          <w:p w:rsidR="00BD3AB9" w:rsidRPr="00E31289" w:rsidRDefault="00BD3AB9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3AB9" w:rsidRPr="00E31289" w:rsidRDefault="00BD3AB9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3AB9" w:rsidRPr="00E31289" w:rsidRDefault="00BD3AB9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3AB9" w:rsidRPr="00E31289" w:rsidRDefault="00BD3AB9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:rsidR="00BD3AB9" w:rsidRPr="00E31289" w:rsidRDefault="00BD3AB9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BD3AB9" w:rsidRPr="00E31289" w:rsidTr="005C3A31">
        <w:trPr>
          <w:trHeight w:val="615"/>
        </w:trPr>
        <w:tc>
          <w:tcPr>
            <w:tcW w:w="2235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BD3AB9" w:rsidRPr="00E31289" w:rsidTr="005C3A31">
        <w:trPr>
          <w:trHeight w:val="615"/>
        </w:trPr>
        <w:tc>
          <w:tcPr>
            <w:tcW w:w="2235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vAlign w:val="center"/>
          </w:tcPr>
          <w:p w:rsidR="00BD3AB9" w:rsidRPr="00E31289" w:rsidRDefault="00BD3AB9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BD3AB9" w:rsidRDefault="00BD3AB9" w:rsidP="00CE16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AB9" w:rsidRDefault="00BD3AB9" w:rsidP="00CE16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AB9" w:rsidRDefault="00BD3AB9" w:rsidP="00CE16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AB9" w:rsidRPr="00CE166A" w:rsidRDefault="00BD3AB9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sectPr w:rsidR="00BD3AB9" w:rsidRPr="00CE166A" w:rsidSect="009A6D2C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E"/>
    <w:rsid w:val="00024017"/>
    <w:rsid w:val="000D2290"/>
    <w:rsid w:val="00160365"/>
    <w:rsid w:val="00167CAE"/>
    <w:rsid w:val="001C7ACB"/>
    <w:rsid w:val="002441BB"/>
    <w:rsid w:val="00251D8D"/>
    <w:rsid w:val="00274B83"/>
    <w:rsid w:val="002832ED"/>
    <w:rsid w:val="00330F83"/>
    <w:rsid w:val="00351717"/>
    <w:rsid w:val="00363295"/>
    <w:rsid w:val="003E1AEE"/>
    <w:rsid w:val="00426EE8"/>
    <w:rsid w:val="00426FA7"/>
    <w:rsid w:val="0047162C"/>
    <w:rsid w:val="004C5526"/>
    <w:rsid w:val="0052146F"/>
    <w:rsid w:val="005C3A31"/>
    <w:rsid w:val="005C3D9F"/>
    <w:rsid w:val="005D1E8B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7034FC"/>
    <w:rsid w:val="0079654C"/>
    <w:rsid w:val="00854BC6"/>
    <w:rsid w:val="008D4E35"/>
    <w:rsid w:val="00952ED6"/>
    <w:rsid w:val="00990016"/>
    <w:rsid w:val="009A6D2C"/>
    <w:rsid w:val="009E1CF3"/>
    <w:rsid w:val="00A50457"/>
    <w:rsid w:val="00A62213"/>
    <w:rsid w:val="00A62F7F"/>
    <w:rsid w:val="00AA5C9B"/>
    <w:rsid w:val="00AC5184"/>
    <w:rsid w:val="00AD694A"/>
    <w:rsid w:val="00B52AB7"/>
    <w:rsid w:val="00B960CD"/>
    <w:rsid w:val="00BD3AB9"/>
    <w:rsid w:val="00C11035"/>
    <w:rsid w:val="00C12BCC"/>
    <w:rsid w:val="00CA6468"/>
    <w:rsid w:val="00CE166A"/>
    <w:rsid w:val="00D11846"/>
    <w:rsid w:val="00D23FE1"/>
    <w:rsid w:val="00D46A27"/>
    <w:rsid w:val="00DA6CD2"/>
    <w:rsid w:val="00DD73FA"/>
    <w:rsid w:val="00DE3C5F"/>
    <w:rsid w:val="00E31289"/>
    <w:rsid w:val="00E3712A"/>
    <w:rsid w:val="00E9156A"/>
    <w:rsid w:val="00ED3509"/>
    <w:rsid w:val="00F1336C"/>
    <w:rsid w:val="00F25506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E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D350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82</Words>
  <Characters>473</Characters>
  <Application>Microsoft Office Outlook</Application>
  <DocSecurity>0</DocSecurity>
  <Lines>0</Lines>
  <Paragraphs>0</Paragraphs>
  <ScaleCrop>false</ScaleCrop>
  <Company>опека и попечительство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rosfinnadzor</cp:lastModifiedBy>
  <cp:revision>21</cp:revision>
  <dcterms:created xsi:type="dcterms:W3CDTF">2014-07-01T06:41:00Z</dcterms:created>
  <dcterms:modified xsi:type="dcterms:W3CDTF">2015-09-18T11:57:00Z</dcterms:modified>
</cp:coreProperties>
</file>